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16" w:rsidRDefault="00A65016" w:rsidP="00A65016">
      <w:pPr>
        <w:ind w:firstLine="4820"/>
        <w:rPr>
          <w:rFonts w:ascii="Arial Narrow" w:hAnsi="Arial Narrow"/>
          <w:sz w:val="28"/>
        </w:rPr>
      </w:pPr>
    </w:p>
    <w:p w:rsidR="00A65016" w:rsidRDefault="00A65016" w:rsidP="00A65016">
      <w:pPr>
        <w:rPr>
          <w:rFonts w:ascii="Arial" w:hAnsi="Arial" w:cs="Arial"/>
          <w:b/>
        </w:rPr>
      </w:pPr>
    </w:p>
    <w:p w:rsidR="00A65016" w:rsidRPr="001629C6" w:rsidRDefault="00A65016" w:rsidP="00A65016">
      <w:pPr>
        <w:jc w:val="center"/>
        <w:rPr>
          <w:rFonts w:ascii="Arial" w:hAnsi="Arial" w:cs="Arial"/>
          <w:b/>
          <w:i/>
        </w:rPr>
      </w:pPr>
      <w:r w:rsidRPr="001629C6">
        <w:rPr>
          <w:rFonts w:ascii="Arial" w:hAnsi="Arial" w:cs="Arial"/>
          <w:b/>
          <w:i/>
        </w:rPr>
        <w:t>POTWIERDZENIE WPŁYWU WNIOSKU</w:t>
      </w:r>
    </w:p>
    <w:p w:rsidR="00A65016" w:rsidRDefault="00A65016" w:rsidP="00A65016">
      <w:pPr>
        <w:jc w:val="center"/>
        <w:rPr>
          <w:rFonts w:ascii="Arial" w:hAnsi="Arial" w:cs="Arial"/>
        </w:rPr>
      </w:pPr>
    </w:p>
    <w:p w:rsidR="00A65016" w:rsidRDefault="00A65016" w:rsidP="00A65016">
      <w:pPr>
        <w:rPr>
          <w:rFonts w:ascii="Arial" w:hAnsi="Arial" w:cs="Arial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0"/>
        <w:gridCol w:w="6622"/>
      </w:tblGrid>
      <w:tr w:rsidR="00A65016" w:rsidRPr="00A65016" w:rsidTr="00A65016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16" w:rsidRPr="00A65016" w:rsidRDefault="00A65016" w:rsidP="00A65016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  <w:b/>
              </w:rPr>
            </w:pPr>
            <w:r w:rsidRPr="00A65016">
              <w:rPr>
                <w:rFonts w:ascii="Arial" w:hAnsi="Arial" w:cs="Arial"/>
                <w:b/>
              </w:rPr>
              <w:t>Data: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16" w:rsidRPr="00A65016" w:rsidRDefault="00A65016" w:rsidP="001629C6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A65016" w:rsidRPr="00A65016" w:rsidTr="00A65016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16" w:rsidRPr="00A65016" w:rsidRDefault="00A65016" w:rsidP="00A65016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  <w:b/>
              </w:rPr>
            </w:pPr>
            <w:r w:rsidRPr="00A65016">
              <w:rPr>
                <w:rFonts w:ascii="Arial" w:hAnsi="Arial" w:cs="Arial"/>
                <w:b/>
              </w:rPr>
              <w:t>Nazwa Beneficjenta: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16" w:rsidRPr="00A65016" w:rsidRDefault="00A65016" w:rsidP="001629C6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A65016" w:rsidRPr="00A65016" w:rsidTr="00A65016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16" w:rsidRPr="00A65016" w:rsidRDefault="00A65016" w:rsidP="00A65016">
            <w:pPr>
              <w:tabs>
                <w:tab w:val="center" w:pos="4536"/>
                <w:tab w:val="right" w:pos="9072"/>
              </w:tabs>
              <w:spacing w:line="480" w:lineRule="auto"/>
              <w:rPr>
                <w:rFonts w:ascii="Arial" w:hAnsi="Arial" w:cs="Arial"/>
                <w:b/>
              </w:rPr>
            </w:pPr>
            <w:r w:rsidRPr="00A65016">
              <w:rPr>
                <w:rFonts w:ascii="Arial" w:hAnsi="Arial" w:cs="Arial"/>
                <w:b/>
              </w:rPr>
              <w:t>Dotyczy: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16" w:rsidRPr="00A65016" w:rsidRDefault="00A65016" w:rsidP="001629C6">
            <w:pPr>
              <w:tabs>
                <w:tab w:val="center" w:pos="4536"/>
                <w:tab w:val="right" w:pos="9072"/>
              </w:tabs>
              <w:spacing w:line="480" w:lineRule="auto"/>
              <w:jc w:val="center"/>
              <w:rPr>
                <w:rFonts w:ascii="Arial" w:hAnsi="Arial" w:cs="Arial"/>
              </w:rPr>
            </w:pPr>
            <w:r w:rsidRPr="00A65016">
              <w:rPr>
                <w:rFonts w:ascii="Arial" w:hAnsi="Arial" w:cs="Arial"/>
              </w:rPr>
              <w:t xml:space="preserve">Konkurs nr: </w:t>
            </w:r>
            <w:r w:rsidRPr="001629C6">
              <w:rPr>
                <w:rFonts w:ascii="Arial" w:hAnsi="Arial" w:cs="Arial"/>
                <w:b/>
                <w:i/>
              </w:rPr>
              <w:t>POKL/6.1.2/4/11</w:t>
            </w:r>
          </w:p>
        </w:tc>
      </w:tr>
    </w:tbl>
    <w:p w:rsidR="00A65016" w:rsidRDefault="00A65016" w:rsidP="00A65016">
      <w:pPr>
        <w:rPr>
          <w:rFonts w:ascii="Arial" w:hAnsi="Arial" w:cs="Arial"/>
        </w:rPr>
      </w:pPr>
    </w:p>
    <w:p w:rsidR="00A65016" w:rsidRDefault="00A65016" w:rsidP="00A65016">
      <w:pPr>
        <w:jc w:val="both"/>
        <w:rPr>
          <w:rFonts w:ascii="Arial" w:hAnsi="Arial" w:cs="Arial"/>
        </w:rPr>
      </w:pPr>
    </w:p>
    <w:p w:rsidR="00A65016" w:rsidRDefault="00A65016" w:rsidP="00A65016">
      <w:pPr>
        <w:spacing w:after="120" w:line="3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Wniosek …………………………………………………………………………….. został złożony do Wojewódzkiego Urzędu Pracy w Zielonej Górze w dniu …………………</w:t>
      </w:r>
      <w:r w:rsidR="00D91D2F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 xml:space="preserve"> o godz. ……....</w:t>
      </w:r>
      <w:r w:rsidR="00D91D2F">
        <w:rPr>
          <w:rFonts w:ascii="Arial" w:hAnsi="Arial" w:cs="Arial"/>
        </w:rPr>
        <w:t>.............</w:t>
      </w:r>
      <w:r>
        <w:rPr>
          <w:rFonts w:ascii="Arial" w:hAnsi="Arial" w:cs="Arial"/>
        </w:rPr>
        <w:t xml:space="preserve"> w </w:t>
      </w:r>
      <w:r w:rsidR="00D91D2F">
        <w:rPr>
          <w:rFonts w:ascii="Arial" w:hAnsi="Arial" w:cs="Arial"/>
        </w:rPr>
        <w:t xml:space="preserve">odpowiedzi na konkurs nr </w:t>
      </w:r>
      <w:r w:rsidR="00874F5A">
        <w:rPr>
          <w:rFonts w:ascii="Arial" w:hAnsi="Arial" w:cs="Arial"/>
          <w:b/>
          <w:i/>
        </w:rPr>
        <w:t>POKL</w:t>
      </w:r>
      <w:r w:rsidR="00D91D2F" w:rsidRPr="00D91D2F">
        <w:rPr>
          <w:rFonts w:ascii="Arial" w:hAnsi="Arial" w:cs="Arial"/>
          <w:b/>
          <w:i/>
        </w:rPr>
        <w:t>/6.1.2</w:t>
      </w:r>
      <w:r w:rsidRPr="00D91D2F">
        <w:rPr>
          <w:rFonts w:ascii="Arial" w:hAnsi="Arial" w:cs="Arial"/>
          <w:b/>
          <w:i/>
        </w:rPr>
        <w:t>/4/11</w:t>
      </w:r>
      <w:r>
        <w:rPr>
          <w:rFonts w:ascii="Arial" w:hAnsi="Arial" w:cs="Arial"/>
        </w:rPr>
        <w:t xml:space="preserve"> .</w:t>
      </w:r>
    </w:p>
    <w:p w:rsidR="00A65016" w:rsidRDefault="00A65016" w:rsidP="00A65016">
      <w:pPr>
        <w:spacing w:after="120" w:line="360" w:lineRule="exact"/>
        <w:jc w:val="both"/>
        <w:rPr>
          <w:rFonts w:ascii="Arial" w:hAnsi="Arial" w:cs="Arial"/>
        </w:rPr>
      </w:pPr>
    </w:p>
    <w:p w:rsidR="00A65016" w:rsidRDefault="00A65016" w:rsidP="00A65016">
      <w:pPr>
        <w:spacing w:after="120" w:line="360" w:lineRule="exact"/>
        <w:jc w:val="both"/>
        <w:rPr>
          <w:rFonts w:ascii="Arial" w:hAnsi="Arial" w:cs="Arial"/>
        </w:rPr>
      </w:pPr>
    </w:p>
    <w:p w:rsidR="00A65016" w:rsidRDefault="00A65016" w:rsidP="00A65016">
      <w:pPr>
        <w:spacing w:after="12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W razie pytań lub wątpliwości, informacji </w:t>
      </w:r>
      <w:r w:rsidR="00874F5A">
        <w:rPr>
          <w:rFonts w:ascii="Arial" w:hAnsi="Arial" w:cs="Arial"/>
        </w:rPr>
        <w:t>dotyczących konkursu nr POKL/6.1.2</w:t>
      </w:r>
      <w:r w:rsidR="00BF1EBB">
        <w:rPr>
          <w:rFonts w:ascii="Arial" w:hAnsi="Arial" w:cs="Arial"/>
        </w:rPr>
        <w:t xml:space="preserve">/4/11 </w:t>
      </w:r>
      <w:r w:rsidR="00BF1EBB">
        <w:rPr>
          <w:rFonts w:ascii="Arial" w:hAnsi="Arial" w:cs="Arial"/>
        </w:rPr>
        <w:br/>
        <w:t xml:space="preserve">udzielają pracownicy </w:t>
      </w:r>
      <w:r>
        <w:rPr>
          <w:rFonts w:ascii="Arial" w:hAnsi="Arial" w:cs="Arial"/>
        </w:rPr>
        <w:t>dostępni</w:t>
      </w:r>
      <w:r w:rsidR="00BF1EBB">
        <w:rPr>
          <w:rFonts w:ascii="Arial" w:hAnsi="Arial" w:cs="Arial"/>
        </w:rPr>
        <w:t xml:space="preserve"> pod numerem tel. </w:t>
      </w:r>
      <w:r w:rsidR="00CA0EBB">
        <w:rPr>
          <w:rFonts w:ascii="Arial" w:hAnsi="Arial" w:cs="Arial"/>
        </w:rPr>
        <w:t>(</w:t>
      </w:r>
      <w:r w:rsidR="00BF1EBB">
        <w:rPr>
          <w:rFonts w:ascii="Arial" w:hAnsi="Arial" w:cs="Arial"/>
        </w:rPr>
        <w:t>068</w:t>
      </w:r>
      <w:r w:rsidR="00CA0EBB">
        <w:rPr>
          <w:rFonts w:ascii="Arial" w:hAnsi="Arial" w:cs="Arial"/>
        </w:rPr>
        <w:t>)</w:t>
      </w:r>
      <w:r w:rsidR="00BF1EBB">
        <w:rPr>
          <w:rFonts w:ascii="Arial" w:hAnsi="Arial" w:cs="Arial"/>
        </w:rPr>
        <w:t> 45 67 689</w:t>
      </w:r>
      <w:r>
        <w:rPr>
          <w:rFonts w:ascii="Arial" w:hAnsi="Arial" w:cs="Arial"/>
        </w:rPr>
        <w:t xml:space="preserve"> lub </w:t>
      </w:r>
      <w:r w:rsidR="00CA0EBB">
        <w:rPr>
          <w:rFonts w:ascii="Arial" w:hAnsi="Arial" w:cs="Arial"/>
        </w:rPr>
        <w:t xml:space="preserve">(068) </w:t>
      </w:r>
      <w:r>
        <w:rPr>
          <w:rFonts w:ascii="Arial" w:hAnsi="Arial" w:cs="Arial"/>
        </w:rPr>
        <w:t>45</w:t>
      </w:r>
      <w:r w:rsidR="00BF1EBB">
        <w:rPr>
          <w:rFonts w:ascii="Arial" w:hAnsi="Arial" w:cs="Arial"/>
        </w:rPr>
        <w:t xml:space="preserve"> 6</w:t>
      </w:r>
      <w:r>
        <w:rPr>
          <w:rFonts w:ascii="Arial" w:hAnsi="Arial" w:cs="Arial"/>
        </w:rPr>
        <w:t>5</w:t>
      </w:r>
      <w:r w:rsidR="00B540E5">
        <w:rPr>
          <w:rFonts w:ascii="Arial" w:hAnsi="Arial" w:cs="Arial"/>
        </w:rPr>
        <w:t xml:space="preserve"> 626 oraz</w:t>
      </w:r>
      <w:r w:rsidR="00BF1EBB">
        <w:rPr>
          <w:rFonts w:ascii="Arial" w:hAnsi="Arial" w:cs="Arial"/>
        </w:rPr>
        <w:t xml:space="preserve"> </w:t>
      </w:r>
      <w:r w:rsidR="00CA0EBB">
        <w:rPr>
          <w:rFonts w:ascii="Arial" w:hAnsi="Arial" w:cs="Arial"/>
        </w:rPr>
        <w:br/>
      </w:r>
      <w:r w:rsidR="00BF1EBB">
        <w:rPr>
          <w:rFonts w:ascii="Arial" w:hAnsi="Arial" w:cs="Arial"/>
        </w:rPr>
        <w:t>w siedzibie WUP przy ul</w:t>
      </w:r>
      <w:r>
        <w:rPr>
          <w:rFonts w:ascii="Arial" w:hAnsi="Arial" w:cs="Arial"/>
        </w:rPr>
        <w:t>. S.</w:t>
      </w:r>
      <w:r w:rsidR="00BF1EBB">
        <w:rPr>
          <w:rFonts w:ascii="Arial" w:hAnsi="Arial" w:cs="Arial"/>
        </w:rPr>
        <w:t xml:space="preserve"> Wyspiań</w:t>
      </w:r>
      <w:r w:rsidR="0002304F">
        <w:rPr>
          <w:rFonts w:ascii="Arial" w:hAnsi="Arial" w:cs="Arial"/>
        </w:rPr>
        <w:t>skiego 15</w:t>
      </w:r>
      <w:r w:rsidR="00CA0EBB">
        <w:rPr>
          <w:rFonts w:ascii="Arial" w:hAnsi="Arial" w:cs="Arial"/>
        </w:rPr>
        <w:t xml:space="preserve">, </w:t>
      </w:r>
      <w:r w:rsidR="000D1793">
        <w:rPr>
          <w:rFonts w:ascii="Arial" w:hAnsi="Arial" w:cs="Arial"/>
        </w:rPr>
        <w:t>pokój nr 310 i</w:t>
      </w:r>
      <w:r w:rsidR="00BF1EBB">
        <w:rPr>
          <w:rFonts w:ascii="Arial" w:hAnsi="Arial" w:cs="Arial"/>
        </w:rPr>
        <w:t xml:space="preserve"> 308C</w:t>
      </w:r>
      <w:r>
        <w:rPr>
          <w:rFonts w:ascii="Arial" w:hAnsi="Arial" w:cs="Arial"/>
        </w:rPr>
        <w:t>.</w:t>
      </w:r>
    </w:p>
    <w:p w:rsidR="00330639" w:rsidRPr="00C03712" w:rsidRDefault="00330639" w:rsidP="00C03712">
      <w:pPr>
        <w:spacing w:line="240" w:lineRule="auto"/>
        <w:rPr>
          <w:rFonts w:ascii="Verdana" w:hAnsi="Verdana"/>
          <w:sz w:val="24"/>
          <w:szCs w:val="24"/>
        </w:rPr>
      </w:pPr>
    </w:p>
    <w:sectPr w:rsidR="00330639" w:rsidRPr="00C03712" w:rsidSect="00702F83">
      <w:headerReference w:type="first" r:id="rId6"/>
      <w:footerReference w:type="first" r:id="rId7"/>
      <w:pgSz w:w="11906" w:h="16838"/>
      <w:pgMar w:top="1701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8F8" w:rsidRDefault="00E418F8" w:rsidP="002775EC">
      <w:pPr>
        <w:spacing w:after="0" w:line="240" w:lineRule="auto"/>
      </w:pPr>
      <w:r>
        <w:separator/>
      </w:r>
    </w:p>
  </w:endnote>
  <w:endnote w:type="continuationSeparator" w:id="0">
    <w:p w:rsidR="00E418F8" w:rsidRDefault="00E418F8" w:rsidP="0027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449" w:rsidRDefault="00A6501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-500380</wp:posOffset>
          </wp:positionH>
          <wp:positionV relativeFrom="paragraph">
            <wp:posOffset>-508635</wp:posOffset>
          </wp:positionV>
          <wp:extent cx="6722745" cy="734695"/>
          <wp:effectExtent l="19050" t="0" r="1905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2745" cy="734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8F8" w:rsidRDefault="00E418F8" w:rsidP="002775EC">
      <w:pPr>
        <w:spacing w:after="0" w:line="240" w:lineRule="auto"/>
      </w:pPr>
      <w:r>
        <w:separator/>
      </w:r>
    </w:p>
  </w:footnote>
  <w:footnote w:type="continuationSeparator" w:id="0">
    <w:p w:rsidR="00E418F8" w:rsidRDefault="00E418F8" w:rsidP="00277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0A" w:rsidRPr="00574449" w:rsidRDefault="00A65016">
    <w:pPr>
      <w:pStyle w:val="Nagwek"/>
      <w:rPr>
        <w:sz w:val="24"/>
        <w:lang w:eastAsia="pl-PL"/>
      </w:rPr>
    </w:pPr>
    <w:r>
      <w:rPr>
        <w:noProof/>
        <w:sz w:val="24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-533400</wp:posOffset>
          </wp:positionH>
          <wp:positionV relativeFrom="paragraph">
            <wp:posOffset>-165735</wp:posOffset>
          </wp:positionV>
          <wp:extent cx="6810375" cy="619125"/>
          <wp:effectExtent l="19050" t="0" r="9525" b="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037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B035B0"/>
    <w:rsid w:val="000206BC"/>
    <w:rsid w:val="0002304F"/>
    <w:rsid w:val="00067B39"/>
    <w:rsid w:val="0008623D"/>
    <w:rsid w:val="000C356A"/>
    <w:rsid w:val="000D1793"/>
    <w:rsid w:val="00116FF0"/>
    <w:rsid w:val="0013103F"/>
    <w:rsid w:val="00160DF4"/>
    <w:rsid w:val="001629C6"/>
    <w:rsid w:val="00176C01"/>
    <w:rsid w:val="001A01A0"/>
    <w:rsid w:val="001C6FDB"/>
    <w:rsid w:val="001C7169"/>
    <w:rsid w:val="001F2890"/>
    <w:rsid w:val="00240EE3"/>
    <w:rsid w:val="002775EC"/>
    <w:rsid w:val="002808D1"/>
    <w:rsid w:val="002A5102"/>
    <w:rsid w:val="002D503F"/>
    <w:rsid w:val="00321E97"/>
    <w:rsid w:val="00330639"/>
    <w:rsid w:val="003C3665"/>
    <w:rsid w:val="003E4404"/>
    <w:rsid w:val="00477200"/>
    <w:rsid w:val="004A59DD"/>
    <w:rsid w:val="004C59FF"/>
    <w:rsid w:val="004E211F"/>
    <w:rsid w:val="00534B62"/>
    <w:rsid w:val="00552B11"/>
    <w:rsid w:val="00553E22"/>
    <w:rsid w:val="00574449"/>
    <w:rsid w:val="005A4E66"/>
    <w:rsid w:val="00677920"/>
    <w:rsid w:val="006C5EC4"/>
    <w:rsid w:val="006D682A"/>
    <w:rsid w:val="00702F83"/>
    <w:rsid w:val="007378AA"/>
    <w:rsid w:val="00740E48"/>
    <w:rsid w:val="00765626"/>
    <w:rsid w:val="00771F77"/>
    <w:rsid w:val="00786030"/>
    <w:rsid w:val="007C498A"/>
    <w:rsid w:val="00824AAA"/>
    <w:rsid w:val="00874F5A"/>
    <w:rsid w:val="008E5CDA"/>
    <w:rsid w:val="008E7CB9"/>
    <w:rsid w:val="00943B0A"/>
    <w:rsid w:val="00992C3F"/>
    <w:rsid w:val="009F2913"/>
    <w:rsid w:val="00A52BB8"/>
    <w:rsid w:val="00A64B54"/>
    <w:rsid w:val="00A65016"/>
    <w:rsid w:val="00A70685"/>
    <w:rsid w:val="00AA1659"/>
    <w:rsid w:val="00AC6602"/>
    <w:rsid w:val="00B035B0"/>
    <w:rsid w:val="00B07BCC"/>
    <w:rsid w:val="00B30B64"/>
    <w:rsid w:val="00B540E5"/>
    <w:rsid w:val="00B748B8"/>
    <w:rsid w:val="00BF1EBB"/>
    <w:rsid w:val="00C03712"/>
    <w:rsid w:val="00CA0EBB"/>
    <w:rsid w:val="00CA26D3"/>
    <w:rsid w:val="00D11119"/>
    <w:rsid w:val="00D11441"/>
    <w:rsid w:val="00D84A91"/>
    <w:rsid w:val="00D91D2F"/>
    <w:rsid w:val="00E00311"/>
    <w:rsid w:val="00E418F8"/>
    <w:rsid w:val="00E5513B"/>
    <w:rsid w:val="00E56F67"/>
    <w:rsid w:val="00E63297"/>
    <w:rsid w:val="00E63495"/>
    <w:rsid w:val="00EA2680"/>
    <w:rsid w:val="00EA72DE"/>
    <w:rsid w:val="00EC7788"/>
    <w:rsid w:val="00F007CE"/>
    <w:rsid w:val="00F412C2"/>
    <w:rsid w:val="00F45B1D"/>
    <w:rsid w:val="00F87B6E"/>
    <w:rsid w:val="00FB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2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75EC"/>
  </w:style>
  <w:style w:type="paragraph" w:styleId="Stopka">
    <w:name w:val="footer"/>
    <w:basedOn w:val="Normalny"/>
    <w:link w:val="StopkaZnak"/>
    <w:uiPriority w:val="99"/>
    <w:semiHidden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A650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zysztof%20Rych&#322;y\Pulpit\wup_pok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wup_pokl</Template>
  <TotalTime>22</TotalTime>
  <Pages>1</Pages>
  <Words>77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Your User Name</cp:lastModifiedBy>
  <cp:revision>11</cp:revision>
  <cp:lastPrinted>2010-08-31T05:47:00Z</cp:lastPrinted>
  <dcterms:created xsi:type="dcterms:W3CDTF">2011-09-21T10:02:00Z</dcterms:created>
  <dcterms:modified xsi:type="dcterms:W3CDTF">2011-09-21T11:06:00Z</dcterms:modified>
</cp:coreProperties>
</file>